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1D449" w14:textId="77777777" w:rsidR="00DB74E2" w:rsidRDefault="00A92651">
      <w:pPr>
        <w:pStyle w:val="Heading1"/>
      </w:pPr>
      <w:bookmarkStart w:id="0" w:name="_3fedt0i9k2tz"/>
      <w:bookmarkEnd w:id="0"/>
      <w:r>
        <w:t>Call-Off Schedule 4 (Call Off Tender)</w:t>
      </w:r>
    </w:p>
    <w:p w14:paraId="5B11D44A" w14:textId="77777777" w:rsidR="00DB74E2" w:rsidRDefault="00DB74E2">
      <w:pPr>
        <w:pStyle w:val="Standard"/>
        <w:rPr>
          <w:rFonts w:ascii="Arial" w:eastAsia="Arial" w:hAnsi="Arial" w:cs="Arial"/>
          <w:b/>
          <w:sz w:val="24"/>
          <w:szCs w:val="24"/>
        </w:rPr>
      </w:pPr>
    </w:p>
    <w:p w14:paraId="5B11D44B" w14:textId="77777777" w:rsidR="00DB74E2" w:rsidRDefault="00A92651">
      <w:pPr>
        <w:pStyle w:val="Standard"/>
      </w:pPr>
      <w:r>
        <w:rPr>
          <w:rFonts w:ascii="Arial" w:eastAsia="Arial" w:hAnsi="Arial" w:cs="Arial"/>
          <w:sz w:val="24"/>
          <w:szCs w:val="24"/>
          <w:shd w:val="clear" w:color="auto" w:fill="FFFF00"/>
        </w:rPr>
        <w:t>[Suppliers bid submission to be inserted upon award]</w:t>
      </w:r>
    </w:p>
    <w:p w14:paraId="5B11D44C" w14:textId="77777777" w:rsidR="00DB74E2" w:rsidRDefault="00A92651">
      <w:pPr>
        <w:pStyle w:val="Standard"/>
        <w:tabs>
          <w:tab w:val="left" w:pos="1850"/>
        </w:tabs>
        <w:spacing w:line="240" w:lineRule="auto"/>
      </w:pPr>
      <w:r>
        <w:rPr>
          <w:rFonts w:ascii="Arial" w:eastAsia="Arial" w:hAnsi="Arial" w:cs="Arial"/>
          <w:sz w:val="24"/>
          <w:szCs w:val="24"/>
        </w:rPr>
        <w:tab/>
      </w:r>
    </w:p>
    <w:sectPr w:rsidR="00DB74E2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11D44D" w14:textId="77777777" w:rsidR="00000000" w:rsidRDefault="00A92651">
      <w:r>
        <w:separator/>
      </w:r>
    </w:p>
  </w:endnote>
  <w:endnote w:type="continuationSeparator" w:id="0">
    <w:p w14:paraId="5B11D44F" w14:textId="77777777" w:rsidR="00000000" w:rsidRDefault="00A92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1D456" w14:textId="77777777" w:rsidR="00887C5D" w:rsidRDefault="00A92651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noProof/>
        <w:color w:val="A6A6A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B11D44B" wp14:editId="5B11D44C">
              <wp:simplePos x="0" y="0"/>
              <wp:positionH relativeFrom="page">
                <wp:posOffset>0</wp:posOffset>
              </wp:positionH>
              <wp:positionV relativeFrom="page">
                <wp:posOffset>10227948</wp:posOffset>
              </wp:positionV>
              <wp:extent cx="7560314" cy="273048"/>
              <wp:effectExtent l="0" t="0" r="0" b="12702"/>
              <wp:wrapNone/>
              <wp:docPr id="2" name="MSIPCMcd2d417eb77611d52b2bc3e0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304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B11D44F" w14:textId="77777777" w:rsidR="00887C5D" w:rsidRDefault="00A92651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b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11D44B" id="_x0000_t202" coordsize="21600,21600" o:spt="202" path="m,l,21600r21600,l21600,xe">
              <v:stroke joinstyle="miter"/>
              <v:path gradientshapeok="t" o:connecttype="rect"/>
            </v:shapetype>
            <v:shape id="MSIPCMcd2d417eb77611d52b2bc3e0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" filled="f" stroked="f">
              <v:textbox inset=",0,,0">
                <w:txbxContent>
                  <w:p w14:paraId="5B11D44F" w14:textId="77777777" w:rsidR="00887C5D" w:rsidRDefault="00A92651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B11D457" w14:textId="77777777" w:rsidR="00887C5D" w:rsidRDefault="00A92651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A6A6A6"/>
        <w:sz w:val="20"/>
        <w:szCs w:val="20"/>
      </w:rPr>
      <w:t>Framework Ref: RM6187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B11D458" w14:textId="77777777" w:rsidR="00887C5D" w:rsidRDefault="00A92651">
    <w:pPr>
      <w:pStyle w:val="Standard"/>
      <w:tabs>
        <w:tab w:val="left" w:pos="2731"/>
      </w:tabs>
      <w:spacing w:after="0" w:line="240" w:lineRule="auto"/>
      <w:jc w:val="both"/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1D449" w14:textId="77777777" w:rsidR="00000000" w:rsidRDefault="00A92651">
      <w:r>
        <w:rPr>
          <w:color w:val="000000"/>
        </w:rPr>
        <w:separator/>
      </w:r>
    </w:p>
  </w:footnote>
  <w:footnote w:type="continuationSeparator" w:id="0">
    <w:p w14:paraId="5B11D44B" w14:textId="77777777" w:rsidR="00000000" w:rsidRDefault="00A92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1D451" w14:textId="77777777" w:rsidR="00887C5D" w:rsidRDefault="00A92651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11D449" wp14:editId="2F92C7D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4" cy="273048"/>
              <wp:effectExtent l="0" t="0" r="0" b="13335"/>
              <wp:wrapNone/>
              <wp:docPr id="1" name="MSIPCM549946439f7d18afe94dd14f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304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B11D44D" w14:textId="77777777" w:rsidR="00887C5D" w:rsidRDefault="00A92651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t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11D449" id="_x0000_t202" coordsize="21600,21600" o:spt="202" path="m,l,21600r21600,l21600,xe">
              <v:stroke joinstyle="miter"/>
              <v:path gradientshapeok="t" o:connecttype="rect"/>
            </v:shapetype>
            <v:shape id="MSIPCM549946439f7d18afe94dd14f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" filled="f" stroked="f">
              <v:textbox inset=",0,,0">
                <w:txbxContent>
                  <w:p w14:paraId="5B11D44D" w14:textId="77777777" w:rsidR="00887C5D" w:rsidRDefault="00A92651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/>
        <w:sz w:val="20"/>
        <w:szCs w:val="20"/>
      </w:rPr>
      <w:t xml:space="preserve">Call-Off Schedule 4 (Call-Off </w:t>
    </w:r>
    <w:r>
      <w:rPr>
        <w:rFonts w:ascii="Arial" w:eastAsia="Arial" w:hAnsi="Arial" w:cs="Arial"/>
        <w:b/>
        <w:sz w:val="20"/>
        <w:szCs w:val="20"/>
      </w:rPr>
      <w:t>Tender)</w:t>
    </w:r>
  </w:p>
  <w:p w14:paraId="5B11D452" w14:textId="77777777" w:rsidR="00887C5D" w:rsidRDefault="00A92651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Call-Off Ref:</w:t>
    </w:r>
  </w:p>
  <w:p w14:paraId="5B11D453" w14:textId="77777777" w:rsidR="00887C5D" w:rsidRDefault="00A92651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5B11D454" w14:textId="77777777" w:rsidR="00887C5D" w:rsidRDefault="00A92651">
    <w:pPr>
      <w:pStyle w:val="Standard"/>
      <w:widowControl/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B74E2"/>
    <w:rsid w:val="00A92651"/>
    <w:rsid w:val="00DB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11D449"/>
  <w15:docId w15:val="{D518688D-9CF4-4AE8-8164-1DF86874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Rhedyn Griffiths - UK SBS</cp:lastModifiedBy>
  <cp:revision>2</cp:revision>
  <dcterms:created xsi:type="dcterms:W3CDTF">2023-11-07T15:17:00Z</dcterms:created>
  <dcterms:modified xsi:type="dcterms:W3CDTF">2023-11-07T15:17:00Z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2023-11-07T15:17:48Z</vt:lpwstr>
  </property>
  <property fmtid="{D5CDD505-2E9C-101B-9397-08002B2CF9AE}" pid="4" name="MSIP_Label_72408bec-6efb-47bd-b9dc-9f250af91ce7_Method">
    <vt:lpwstr>Standard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0103c697-1137-4129-a348-4fe043d2cac0</vt:lpwstr>
  </property>
  <property fmtid="{D5CDD505-2E9C-101B-9397-08002B2CF9AE}" pid="8" name="MSIP_Label_72408bec-6efb-47bd-b9dc-9f250af91ce7_ContentBits">
    <vt:lpwstr>3</vt:lpwstr>
  </property>
</Properties>
</file>